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19" w:rsidRDefault="00062D19" w:rsidP="00303C4C">
      <w:pPr>
        <w:ind w:left="3600" w:firstLine="720"/>
        <w:rPr>
          <w:b/>
          <w:szCs w:val="28"/>
        </w:rPr>
      </w:pPr>
      <w:r w:rsidRPr="006E520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62D19" w:rsidRPr="003B693E" w:rsidRDefault="00062D19" w:rsidP="00303C4C">
      <w:pPr>
        <w:pStyle w:val="Heading3"/>
        <w:keepLines w:val="0"/>
        <w:numPr>
          <w:ilvl w:val="2"/>
          <w:numId w:val="5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62D19" w:rsidRPr="003B693E" w:rsidRDefault="00062D19" w:rsidP="00303C4C">
      <w:pPr>
        <w:pStyle w:val="Heading1"/>
        <w:numPr>
          <w:ilvl w:val="0"/>
          <w:numId w:val="5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62D19" w:rsidRPr="003B693E" w:rsidRDefault="00062D19" w:rsidP="00303C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62D19" w:rsidRPr="003B693E" w:rsidRDefault="00062D19" w:rsidP="00303C4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62D19" w:rsidRPr="003B693E" w:rsidRDefault="00062D19" w:rsidP="00303C4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2D19" w:rsidRPr="003B693E" w:rsidRDefault="00062D19" w:rsidP="00303C4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62D19" w:rsidRDefault="00062D19" w:rsidP="00303C4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19" w:rsidRPr="003B693E" w:rsidRDefault="00062D19" w:rsidP="00303C4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19" w:rsidRPr="003B693E" w:rsidRDefault="00062D19" w:rsidP="00303C4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62D19" w:rsidRPr="003B693E" w:rsidRDefault="00062D19" w:rsidP="00303C4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62D19" w:rsidRPr="003B693E" w:rsidRDefault="00062D19" w:rsidP="00303C4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194</w:t>
      </w:r>
    </w:p>
    <w:p w:rsidR="00062D19" w:rsidRPr="003B693E" w:rsidRDefault="00062D19" w:rsidP="00303C4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62D19" w:rsidRPr="003B693E" w:rsidRDefault="00062D19" w:rsidP="00303C4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62D19" w:rsidRPr="003B693E" w:rsidRDefault="00062D19" w:rsidP="00303C4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62D19" w:rsidRPr="003B693E" w:rsidRDefault="00062D19" w:rsidP="00303C4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 вул. Бр.Гжицьких</w:t>
      </w:r>
    </w:p>
    <w:p w:rsidR="00062D19" w:rsidRPr="003B693E" w:rsidRDefault="00062D19" w:rsidP="00303C4C">
      <w:pPr>
        <w:widowControl w:val="0"/>
        <w:autoSpaceDE w:val="0"/>
        <w:jc w:val="both"/>
        <w:rPr>
          <w:rFonts w:ascii="Times New Roman" w:hAnsi="Times New Roman"/>
        </w:rPr>
      </w:pPr>
    </w:p>
    <w:p w:rsidR="00062D19" w:rsidRDefault="00062D19" w:rsidP="00DC73F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Розглянувши подані  підприємством, що обслуговує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27 березня 2017 р..</w:t>
      </w:r>
    </w:p>
    <w:p w:rsidR="00062D19" w:rsidRPr="003B693E" w:rsidRDefault="00062D19" w:rsidP="00303C4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62D19" w:rsidRPr="003B693E" w:rsidRDefault="00062D19" w:rsidP="00303C4C">
      <w:pPr>
        <w:widowControl w:val="0"/>
        <w:numPr>
          <w:ilvl w:val="0"/>
          <w:numId w:val="6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DC73F8">
        <w:rPr>
          <w:rFonts w:ascii="Times New Roman" w:hAnsi="Times New Roman"/>
        </w:rPr>
        <w:t>660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 по вул.. Бр.Гжицьких</w:t>
      </w:r>
    </w:p>
    <w:p w:rsidR="00062D19" w:rsidRPr="003B693E" w:rsidRDefault="00062D19" w:rsidP="00303C4C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№1, що по вул.. Бр.Гжицьких.</w:t>
      </w:r>
    </w:p>
    <w:p w:rsidR="00062D19" w:rsidRPr="003B693E" w:rsidRDefault="00062D19" w:rsidP="00303C4C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 по вул.. Бр.Гжицьких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062D19" w:rsidRPr="003B693E" w:rsidRDefault="00062D19" w:rsidP="00303C4C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62D19" w:rsidRPr="003B693E" w:rsidRDefault="00062D19" w:rsidP="00303C4C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62D19" w:rsidRPr="003B693E" w:rsidRDefault="00062D19" w:rsidP="00303C4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62D19" w:rsidRDefault="00062D19" w:rsidP="00303C4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62D19" w:rsidRDefault="00062D19" w:rsidP="00DC73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Додаток</w:t>
      </w:r>
    </w:p>
    <w:p w:rsidR="00062D19" w:rsidRDefault="00062D19" w:rsidP="00DC73F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>р.</w:t>
      </w:r>
    </w:p>
    <w:p w:rsidR="00062D19" w:rsidRDefault="00062D19" w:rsidP="00DC7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D19" w:rsidRDefault="00062D19" w:rsidP="00DC7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D19" w:rsidRDefault="00062D19" w:rsidP="00DC7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</w:p>
    <w:p w:rsidR="00062D19" w:rsidRDefault="00062D19" w:rsidP="00DC73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вул. Бр. Гжицьких, 1 </w:t>
      </w:r>
    </w:p>
    <w:p w:rsidR="00062D19" w:rsidRDefault="00062D19" w:rsidP="00DC7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62D19" w:rsidRDefault="00062D19" w:rsidP="00DC73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62D19" w:rsidRDefault="00062D1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62D19" w:rsidRPr="004162F0" w:rsidTr="002E5D63">
        <w:trPr>
          <w:trHeight w:val="527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62D19" w:rsidRPr="004162F0" w:rsidRDefault="00062D1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162F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162F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162F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62D19" w:rsidRPr="004162F0" w:rsidTr="002E5D63">
        <w:trPr>
          <w:trHeight w:val="448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62D19" w:rsidRPr="004162F0" w:rsidRDefault="00062D19" w:rsidP="005335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0,182</w:t>
            </w:r>
          </w:p>
        </w:tc>
      </w:tr>
      <w:tr w:rsidR="00062D19" w:rsidRPr="004162F0" w:rsidTr="002E5D63">
        <w:trPr>
          <w:trHeight w:val="336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0,664</w:t>
            </w: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62D19" w:rsidRPr="004162F0" w:rsidRDefault="00062D1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0,22</w:t>
            </w:r>
            <w:r w:rsidRPr="004162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062D19" w:rsidRPr="004162F0" w:rsidTr="002E5D63">
        <w:trPr>
          <w:trHeight w:val="2760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1,103</w:t>
            </w:r>
          </w:p>
        </w:tc>
      </w:tr>
      <w:tr w:rsidR="00062D19" w:rsidRPr="004162F0" w:rsidTr="002E5D63">
        <w:trPr>
          <w:trHeight w:val="596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1,046</w:t>
            </w:r>
          </w:p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0,513</w:t>
            </w:r>
          </w:p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62D19" w:rsidRPr="004162F0" w:rsidRDefault="00062D19" w:rsidP="002E5D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62D19" w:rsidRPr="004162F0" w:rsidRDefault="00062D1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62D19" w:rsidRPr="004162F0" w:rsidRDefault="00062D19" w:rsidP="005335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4162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062D19" w:rsidRPr="004162F0" w:rsidTr="002E5D63">
        <w:trPr>
          <w:trHeight w:val="264"/>
          <w:jc w:val="center"/>
        </w:trPr>
        <w:tc>
          <w:tcPr>
            <w:tcW w:w="901" w:type="dxa"/>
          </w:tcPr>
          <w:p w:rsidR="00062D19" w:rsidRPr="004162F0" w:rsidRDefault="00062D1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62D19" w:rsidRPr="00CB5CC3" w:rsidRDefault="00062D1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62D19" w:rsidRPr="004162F0" w:rsidRDefault="00062D19" w:rsidP="005335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162F0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4162F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378</w:t>
            </w:r>
          </w:p>
        </w:tc>
      </w:tr>
    </w:tbl>
    <w:p w:rsidR="00062D19" w:rsidRDefault="00062D19" w:rsidP="00CB5CC3">
      <w:pPr>
        <w:spacing w:after="0" w:line="240" w:lineRule="auto"/>
        <w:ind w:left="360"/>
        <w:jc w:val="both"/>
        <w:rPr>
          <w:color w:val="000000"/>
        </w:rPr>
      </w:pPr>
    </w:p>
    <w:p w:rsidR="00062D19" w:rsidRDefault="00062D19" w:rsidP="00CB5CC3">
      <w:pPr>
        <w:spacing w:after="0" w:line="240" w:lineRule="auto"/>
        <w:ind w:left="360"/>
        <w:jc w:val="both"/>
        <w:rPr>
          <w:color w:val="000000"/>
        </w:rPr>
      </w:pPr>
    </w:p>
    <w:p w:rsidR="00062D19" w:rsidRDefault="00062D19" w:rsidP="00DC73F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Примітка: підприємства, які обслуговуює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будинків, споруд та прибудинкових територій та затвердженого тарифу.</w:t>
      </w:r>
    </w:p>
    <w:p w:rsidR="00062D19" w:rsidRDefault="00062D19" w:rsidP="00DC73F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62D19" w:rsidRDefault="00062D19" w:rsidP="00DC73F8">
      <w:pPr>
        <w:spacing w:after="0" w:line="240" w:lineRule="auto"/>
        <w:ind w:left="360"/>
        <w:jc w:val="both"/>
        <w:rPr>
          <w:color w:val="000000"/>
        </w:rPr>
      </w:pPr>
    </w:p>
    <w:p w:rsidR="00062D19" w:rsidRDefault="00062D19" w:rsidP="00DC73F8">
      <w:pPr>
        <w:spacing w:after="0" w:line="240" w:lineRule="auto"/>
        <w:ind w:left="360"/>
        <w:jc w:val="both"/>
        <w:rPr>
          <w:color w:val="000000"/>
        </w:rPr>
      </w:pPr>
    </w:p>
    <w:p w:rsidR="00062D19" w:rsidRDefault="00062D19" w:rsidP="00DC73F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62D19" w:rsidTr="00DC73F8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2D19" w:rsidRDefault="00062D1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управління </w:t>
            </w:r>
          </w:p>
          <w:p w:rsidR="00062D19" w:rsidRDefault="00062D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2D19" w:rsidRDefault="00062D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О.І.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Соколовський</w:t>
            </w:r>
          </w:p>
        </w:tc>
      </w:tr>
    </w:tbl>
    <w:p w:rsidR="00062D19" w:rsidRPr="00AF1ABC" w:rsidRDefault="00062D1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062D1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D19" w:rsidRDefault="00062D1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62D19" w:rsidRDefault="00062D1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D19" w:rsidRDefault="00062D1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62D19" w:rsidRDefault="00062D1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30D15"/>
    <w:rsid w:val="00034C11"/>
    <w:rsid w:val="00062D19"/>
    <w:rsid w:val="001C394A"/>
    <w:rsid w:val="0023027B"/>
    <w:rsid w:val="0027565E"/>
    <w:rsid w:val="002E5D63"/>
    <w:rsid w:val="00303C4C"/>
    <w:rsid w:val="003A3059"/>
    <w:rsid w:val="003B693E"/>
    <w:rsid w:val="003C05A6"/>
    <w:rsid w:val="004162F0"/>
    <w:rsid w:val="005335C5"/>
    <w:rsid w:val="005C00EB"/>
    <w:rsid w:val="006216F6"/>
    <w:rsid w:val="006B342B"/>
    <w:rsid w:val="006E0CC3"/>
    <w:rsid w:val="006E520E"/>
    <w:rsid w:val="00703542"/>
    <w:rsid w:val="007C3B03"/>
    <w:rsid w:val="00834587"/>
    <w:rsid w:val="00861363"/>
    <w:rsid w:val="008E0026"/>
    <w:rsid w:val="009415E9"/>
    <w:rsid w:val="00A60517"/>
    <w:rsid w:val="00AF1ABC"/>
    <w:rsid w:val="00C44C06"/>
    <w:rsid w:val="00C94A65"/>
    <w:rsid w:val="00CB5CC3"/>
    <w:rsid w:val="00CE50E3"/>
    <w:rsid w:val="00DC72A5"/>
    <w:rsid w:val="00DC73F8"/>
    <w:rsid w:val="00DE361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3C4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4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0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7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2017-03-28T07:57:00Z</cp:lastPrinted>
  <dcterms:created xsi:type="dcterms:W3CDTF">2017-03-22T10:43:00Z</dcterms:created>
  <dcterms:modified xsi:type="dcterms:W3CDTF">2017-04-04T05:32:00Z</dcterms:modified>
</cp:coreProperties>
</file>